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29" w:rsidRPr="008D2A02" w:rsidRDefault="00AF0629" w:rsidP="00AE77CD">
      <w:pPr>
        <w:ind w:right="235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cs="Times New Roman"/>
          <w:lang w:val="ru-RU"/>
        </w:rPr>
        <w:tab/>
      </w:r>
      <w:r w:rsidRPr="00AE77C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11</w:t>
      </w:r>
    </w:p>
    <w:p w:rsidR="00AF0629" w:rsidRDefault="00AF0629" w:rsidP="003077C6">
      <w:pPr>
        <w:tabs>
          <w:tab w:val="left" w:pos="3420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077C6">
        <w:rPr>
          <w:rFonts w:ascii="Times New Roman" w:hAnsi="Times New Roman" w:cs="Times New Roman"/>
          <w:b/>
          <w:sz w:val="24"/>
          <w:szCs w:val="24"/>
          <w:lang w:val="bg-BG"/>
        </w:rPr>
        <w:t>СПИСЪК НА ВОДАЧИТЕ</w:t>
      </w:r>
      <w:r w:rsidRPr="003077C6">
        <w:rPr>
          <w:rFonts w:ascii="Times New Roman" w:hAnsi="Times New Roman" w:cs="Times New Roman"/>
          <w:b/>
          <w:sz w:val="24"/>
          <w:szCs w:val="24"/>
        </w:rPr>
        <w:t>,</w:t>
      </w:r>
    </w:p>
    <w:p w:rsidR="00AF0629" w:rsidRPr="00020BF8" w:rsidRDefault="00AF0629" w:rsidP="003077C6">
      <w:pPr>
        <w:tabs>
          <w:tab w:val="left" w:pos="3420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F0629" w:rsidRDefault="00AF0629" w:rsidP="004D0A32">
      <w:pPr>
        <w:pStyle w:val="61"/>
        <w:shd w:val="clear" w:color="auto" w:fill="auto"/>
        <w:spacing w:line="240" w:lineRule="auto"/>
        <w:ind w:left="40" w:right="192" w:firstLine="0"/>
        <w:jc w:val="center"/>
        <w:rPr>
          <w:rFonts w:ascii="Times New Roman" w:hAnsi="Times New Roman"/>
          <w:sz w:val="24"/>
          <w:szCs w:val="24"/>
        </w:rPr>
      </w:pPr>
      <w:r w:rsidRPr="003077C6">
        <w:rPr>
          <w:rFonts w:ascii="Times New Roman" w:hAnsi="Times New Roman"/>
          <w:sz w:val="24"/>
          <w:szCs w:val="24"/>
        </w:rPr>
        <w:t>които са на разположение на участника за изпълнение</w:t>
      </w:r>
      <w:r w:rsidRPr="004D0A32">
        <w:rPr>
          <w:rFonts w:ascii="Times New Roman" w:hAnsi="Times New Roman"/>
          <w:sz w:val="24"/>
          <w:szCs w:val="24"/>
        </w:rPr>
        <w:t xml:space="preserve"> на договора по обществена поръчка с предмет:</w:t>
      </w:r>
    </w:p>
    <w:p w:rsidR="00AF0629" w:rsidRDefault="00AF0629" w:rsidP="004D0A32">
      <w:pPr>
        <w:pStyle w:val="61"/>
        <w:shd w:val="clear" w:color="auto" w:fill="auto"/>
        <w:spacing w:line="240" w:lineRule="auto"/>
        <w:ind w:left="40" w:right="192" w:firstLine="0"/>
        <w:jc w:val="center"/>
        <w:rPr>
          <w:rFonts w:ascii="Times New Roman" w:hAnsi="Times New Roman"/>
          <w:sz w:val="24"/>
          <w:szCs w:val="24"/>
        </w:rPr>
      </w:pPr>
    </w:p>
    <w:p w:rsidR="00AF0629" w:rsidRPr="004D0A32" w:rsidRDefault="00AF0629" w:rsidP="004D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A32">
        <w:rPr>
          <w:rFonts w:ascii="Times New Roman" w:hAnsi="Times New Roman" w:cs="Times New Roman"/>
          <w:b/>
          <w:sz w:val="24"/>
          <w:szCs w:val="24"/>
        </w:rPr>
        <w:t>„Възлагане на автобусни превози по нова междуселищна автобусна линия от утвърдената областна транспортна схема от квотата на Община Искър”</w:t>
      </w:r>
    </w:p>
    <w:p w:rsidR="00AF0629" w:rsidRPr="00DC52FD" w:rsidRDefault="00AF0629" w:rsidP="00B64CCE">
      <w:pPr>
        <w:pStyle w:val="61"/>
        <w:shd w:val="clear" w:color="auto" w:fill="auto"/>
        <w:spacing w:line="240" w:lineRule="auto"/>
        <w:ind w:left="40" w:right="192" w:firstLine="0"/>
        <w:jc w:val="center"/>
        <w:rPr>
          <w:b w:val="0"/>
          <w:bCs/>
        </w:rPr>
      </w:pPr>
    </w:p>
    <w:p w:rsidR="00AF0629" w:rsidRDefault="00AF0629" w:rsidP="00B64CCE">
      <w:pPr>
        <w:spacing w:after="0" w:line="240" w:lineRule="auto"/>
        <w:ind w:left="57"/>
        <w:jc w:val="center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77CD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________________________________________________________________ </w:t>
      </w:r>
    </w:p>
    <w:p w:rsidR="00AF0629" w:rsidRDefault="00AF0629" w:rsidP="00B64CCE">
      <w:pPr>
        <w:spacing w:after="0" w:line="240" w:lineRule="auto"/>
        <w:ind w:left="57"/>
        <w:jc w:val="center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77CD">
        <w:rPr>
          <w:rFonts w:ascii="Times New Roman" w:hAnsi="Times New Roman" w:cs="Times New Roman"/>
          <w:i/>
          <w:iCs/>
          <w:sz w:val="24"/>
          <w:szCs w:val="24"/>
          <w:lang w:val="bg-BG"/>
        </w:rPr>
        <w:t>(наименование на участника)</w:t>
      </w:r>
    </w:p>
    <w:p w:rsidR="00AF0629" w:rsidRPr="00AE77CD" w:rsidRDefault="00AF0629" w:rsidP="00B64CCE">
      <w:pPr>
        <w:spacing w:after="0" w:line="240" w:lineRule="auto"/>
        <w:ind w:left="57"/>
        <w:jc w:val="center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tbl>
      <w:tblPr>
        <w:tblW w:w="10354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91"/>
        <w:gridCol w:w="1686"/>
        <w:gridCol w:w="1843"/>
        <w:gridCol w:w="2020"/>
        <w:gridCol w:w="1518"/>
        <w:gridCol w:w="1996"/>
      </w:tblGrid>
      <w:tr w:rsidR="00AF0629" w:rsidRPr="00AE77CD" w:rsidTr="00DE0656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629" w:rsidRPr="00AE77CD" w:rsidRDefault="00AF0629" w:rsidP="00F93455">
            <w:pPr>
              <w:pStyle w:val="Style40"/>
              <w:widowControl/>
              <w:spacing w:line="240" w:lineRule="auto"/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eastAsia="bg-BG"/>
              </w:rPr>
              <w:t>Длъжност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629" w:rsidRPr="00AE77CD" w:rsidRDefault="00AF0629" w:rsidP="00BA5954">
            <w:pPr>
              <w:pStyle w:val="Style40"/>
              <w:widowControl/>
              <w:spacing w:line="240" w:lineRule="auto"/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eastAsia="bg-BG"/>
              </w:rPr>
              <w:t>Име</w:t>
            </w: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  <w:t>, презиме и фамилия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629" w:rsidRPr="00AE77CD" w:rsidRDefault="00AF0629" w:rsidP="005434FC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  <w:t>Свидетелство за управление на МПС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 xml:space="preserve"> 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  <w:t>(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 xml:space="preserve">номер на документа и дата на издаване; дата на валидност на свидетелството; </w:t>
            </w:r>
            <w:r w:rsidRPr="00735780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  <w:t>категория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>; дата на придобиване на категорията; дата до която е валидна категорията; ограничения ако има такива)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629" w:rsidRPr="001D5486" w:rsidRDefault="00AF0629" w:rsidP="001D5486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  <w:t>Вид на правоотношение с участника</w:t>
            </w:r>
            <w:r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  <w:t xml:space="preserve"> </w:t>
            </w:r>
            <w:r w:rsidRPr="001D5486">
              <w:rPr>
                <w:rStyle w:val="FontStyle69"/>
                <w:rFonts w:ascii="Times New Roman" w:hAnsi="Times New Roman" w:cs="Times New Roman"/>
                <w:i/>
                <w:iCs/>
                <w:sz w:val="24"/>
                <w:lang w:val="bg-BG" w:eastAsia="bg-BG"/>
              </w:rPr>
              <w:t>(трудов или граждански договор)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629" w:rsidRPr="001D5486" w:rsidRDefault="00AF0629" w:rsidP="001D5486">
            <w:pPr>
              <w:pStyle w:val="Style40"/>
              <w:widowControl/>
              <w:spacing w:line="240" w:lineRule="auto"/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</w:pPr>
            <w:r w:rsidRPr="001D5486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 xml:space="preserve">Документ за участие в курсове за периодично обучение на водачите </w:t>
            </w:r>
            <w:r w:rsidRPr="001D5486">
              <w:rPr>
                <w:rStyle w:val="FontStyle69"/>
                <w:rFonts w:ascii="Times New Roman" w:hAnsi="Times New Roman" w:cs="Times New Roman"/>
                <w:i/>
                <w:iCs/>
                <w:sz w:val="24"/>
                <w:lang w:val="bg-BG" w:eastAsia="bg-BG"/>
              </w:rPr>
              <w:t>(карта за квалификация)</w:t>
            </w:r>
            <w:r w:rsidRPr="001D5486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 xml:space="preserve"> или посочване на публичен регистър</w:t>
            </w: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0629" w:rsidRDefault="00AF0629" w:rsidP="005434FC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eastAsia="bg-BG"/>
              </w:rPr>
              <w:t>Професионален опит</w:t>
            </w:r>
            <w:r w:rsidRPr="00AE77CD">
              <w:rPr>
                <w:rStyle w:val="FontStyle69"/>
                <w:rFonts w:ascii="Times New Roman" w:hAnsi="Times New Roman" w:cs="Times New Roman"/>
                <w:b/>
                <w:bCs/>
                <w:sz w:val="24"/>
                <w:lang w:val="bg-BG" w:eastAsia="bg-BG"/>
              </w:rPr>
              <w:t xml:space="preserve"> в областта на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 xml:space="preserve"> </w:t>
            </w:r>
          </w:p>
          <w:p w:rsidR="00AF0629" w:rsidRPr="00AE77CD" w:rsidRDefault="00AF0629" w:rsidP="005434FC">
            <w:pPr>
              <w:pStyle w:val="Style40"/>
              <w:widowControl/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>..........................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  <w:t xml:space="preserve"> (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>месторабота, период, длъжност, основни функции</w:t>
            </w:r>
            <w:r w:rsidRPr="00AE77CD"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  <w:t>)</w:t>
            </w:r>
          </w:p>
        </w:tc>
      </w:tr>
      <w:tr w:rsidR="00AF0629" w:rsidRPr="00AE77CD" w:rsidTr="00DE0656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  <w:t>Водач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  <w:tr w:rsidR="00AF0629" w:rsidRPr="00AE77CD" w:rsidTr="00DE0656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sz w:val="24"/>
                <w:lang w:eastAsia="bg-BG"/>
              </w:rPr>
              <w:t>Водач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  <w:tr w:rsidR="00AF0629" w:rsidRPr="00AE77CD" w:rsidTr="00DE0656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3740E" w:rsidRDefault="00AF0629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</w:pPr>
            <w:r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>..........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  <w:tr w:rsidR="00AF0629" w:rsidRPr="00AE77CD" w:rsidTr="00DE0656"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40"/>
              <w:widowControl/>
              <w:spacing w:line="240" w:lineRule="auto"/>
              <w:jc w:val="left"/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</w:pPr>
            <w:r w:rsidRPr="00AE77CD">
              <w:rPr>
                <w:rStyle w:val="FontStyle69"/>
                <w:rFonts w:ascii="Times New Roman" w:hAnsi="Times New Roman" w:cs="Times New Roman"/>
                <w:sz w:val="24"/>
                <w:lang w:val="bg-BG" w:eastAsia="bg-BG"/>
              </w:rPr>
              <w:t>...........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629" w:rsidRPr="00AE77CD" w:rsidRDefault="00AF0629" w:rsidP="00BA5954">
            <w:pPr>
              <w:pStyle w:val="Style55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AF0629" w:rsidRDefault="00AF0629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/>
          <w:sz w:val="24"/>
          <w:lang w:val="bg-BG" w:eastAsia="bg-BG"/>
        </w:rPr>
      </w:pPr>
    </w:p>
    <w:p w:rsidR="00AF0629" w:rsidRPr="00375620" w:rsidRDefault="00AF0629" w:rsidP="005F53C6">
      <w:pPr>
        <w:pStyle w:val="Heading1"/>
        <w:shd w:val="clear" w:color="auto" w:fill="FFFFFF"/>
        <w:spacing w:before="0" w:beforeAutospacing="0" w:after="0" w:afterAutospacing="0"/>
        <w:ind w:firstLine="686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4E3241">
        <w:rPr>
          <w:rStyle w:val="FontStyle69"/>
          <w:rFonts w:ascii="Times New Roman" w:eastAsia="SimSun" w:hAnsi="Times New Roman"/>
          <w:bCs w:val="0"/>
          <w:color w:val="auto"/>
          <w:sz w:val="24"/>
          <w:szCs w:val="24"/>
        </w:rPr>
        <w:t>1.</w:t>
      </w:r>
      <w:r w:rsidRPr="005F53C6">
        <w:rPr>
          <w:rStyle w:val="FontStyle69"/>
          <w:rFonts w:ascii="Times New Roman" w:eastAsia="SimSun" w:hAnsi="Times New Roman"/>
          <w:b w:val="0"/>
          <w:bCs w:val="0"/>
          <w:color w:val="auto"/>
          <w:sz w:val="24"/>
          <w:szCs w:val="24"/>
        </w:rPr>
        <w:t xml:space="preserve"> </w:t>
      </w:r>
      <w:bookmarkStart w:id="0" w:name="_GoBack"/>
      <w:r w:rsidRPr="009D7D20">
        <w:rPr>
          <w:rStyle w:val="FontStyle69"/>
          <w:rFonts w:ascii="Times New Roman" w:eastAsia="SimSun" w:hAnsi="Times New Roman"/>
          <w:bCs w:val="0"/>
          <w:color w:val="auto"/>
          <w:sz w:val="24"/>
          <w:szCs w:val="24"/>
        </w:rPr>
        <w:t>Водачите</w:t>
      </w:r>
      <w:bookmarkEnd w:id="0"/>
      <w:r w:rsidRPr="005F53C6">
        <w:rPr>
          <w:rStyle w:val="FontStyle69"/>
          <w:rFonts w:ascii="Times New Roman" w:eastAsia="SimSun" w:hAnsi="Times New Roman"/>
          <w:b w:val="0"/>
          <w:bCs w:val="0"/>
          <w:color w:val="auto"/>
          <w:sz w:val="24"/>
          <w:szCs w:val="24"/>
        </w:rPr>
        <w:t xml:space="preserve"> на автобусите отговарят на изискванията по чл. 7а, ал. 2 от Закона за автомобилните превози (ЗАП), отговарят на изискванията за минимална възраст, правоспособност за управление на моторни превозни средства от съответната категория и за психологическа годност, определени с наредбата по чл. 7, ал. 3 от ЗАП, както и всички </w:t>
      </w:r>
      <w:r w:rsidRPr="00375620">
        <w:rPr>
          <w:rStyle w:val="FontStyle69"/>
          <w:rFonts w:ascii="Times New Roman" w:eastAsia="SimSun" w:hAnsi="Times New Roman"/>
          <w:b w:val="0"/>
          <w:bCs w:val="0"/>
          <w:color w:val="auto"/>
          <w:sz w:val="24"/>
          <w:szCs w:val="24"/>
        </w:rPr>
        <w:t xml:space="preserve">останали изискуеми съгласно действащото законодателство условия и чл. 2, ал. 4 от Наредба № 41 от 04.08.2008 год. </w:t>
      </w:r>
      <w:r w:rsidRPr="00375620">
        <w:rPr>
          <w:rFonts w:ascii="Times New Roman" w:hAnsi="Times New Roman"/>
          <w:b w:val="0"/>
          <w:bCs w:val="0"/>
          <w:sz w:val="24"/>
          <w:szCs w:val="24"/>
        </w:rPr>
        <w:t>за условията и реда за провеждане на обучение на водачите на автомобили за превоз на пътници и товари и за условията и реда за провеждане на изпитите за придобиване на начална квалификация.</w:t>
      </w:r>
    </w:p>
    <w:p w:rsidR="00AF0629" w:rsidRDefault="00AF0629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/>
          <w:sz w:val="24"/>
          <w:lang w:val="bg-BG" w:eastAsia="bg-BG"/>
        </w:rPr>
      </w:pPr>
    </w:p>
    <w:p w:rsidR="00AF0629" w:rsidRDefault="00AF0629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/>
          <w:sz w:val="24"/>
          <w:lang w:val="bg-BG" w:eastAsia="bg-BG"/>
        </w:rPr>
      </w:pPr>
    </w:p>
    <w:p w:rsidR="00AF0629" w:rsidRPr="00CE18C1" w:rsidRDefault="00AF0629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Calibri" w:eastAsia="SimSun" w:hAnsi="Calibri"/>
          <w:sz w:val="24"/>
          <w:lang w:val="bg-BG" w:eastAsia="bg-BG"/>
        </w:rPr>
      </w:pPr>
    </w:p>
    <w:p w:rsidR="00AF0629" w:rsidRPr="00AE77CD" w:rsidRDefault="00AF0629" w:rsidP="00AE77CD">
      <w:pPr>
        <w:pStyle w:val="Style14"/>
        <w:widowControl/>
        <w:spacing w:before="38" w:line="240" w:lineRule="auto"/>
        <w:ind w:right="235" w:firstLine="686"/>
        <w:jc w:val="both"/>
        <w:rPr>
          <w:rStyle w:val="FontStyle69"/>
          <w:rFonts w:ascii="Times New Roman" w:eastAsia="SimSun" w:hAnsi="Times New Roman" w:cs="Times New Roman"/>
          <w:sz w:val="24"/>
          <w:lang w:val="bg-BG" w:eastAsia="bg-BG"/>
        </w:rPr>
      </w:pPr>
      <w:r w:rsidRPr="004E3241">
        <w:rPr>
          <w:rStyle w:val="FontStyle69"/>
          <w:rFonts w:ascii="Times New Roman" w:eastAsia="SimSun" w:hAnsi="Times New Roman" w:cs="Times New Roman"/>
          <w:b/>
          <w:sz w:val="24"/>
          <w:lang w:eastAsia="bg-BG"/>
        </w:rPr>
        <w:t>2.</w:t>
      </w:r>
      <w:r>
        <w:rPr>
          <w:rStyle w:val="FontStyle69"/>
          <w:rFonts w:ascii="Times New Roman" w:eastAsia="SimSun" w:hAnsi="Times New Roman" w:cs="Times New Roman"/>
          <w:sz w:val="24"/>
          <w:lang w:eastAsia="bg-BG"/>
        </w:rPr>
        <w:t xml:space="preserve"> </w:t>
      </w:r>
      <w:r w:rsidRPr="00AE77CD">
        <w:rPr>
          <w:rStyle w:val="FontStyle69"/>
          <w:rFonts w:ascii="Times New Roman" w:eastAsia="SimSun" w:hAnsi="Times New Roman" w:cs="Times New Roman"/>
          <w:sz w:val="24"/>
          <w:lang w:val="bg-BG" w:eastAsia="bg-BG"/>
        </w:rPr>
        <w:t>През целия период на изпълнение на обществената поръчка, ако същата ни бъде възложена, ще осигурим участие на посочените по-горе водачи.</w:t>
      </w:r>
    </w:p>
    <w:p w:rsidR="00AF0629" w:rsidRDefault="00AF0629" w:rsidP="00AE77CD">
      <w:pPr>
        <w:pStyle w:val="Style14"/>
        <w:widowControl/>
        <w:spacing w:line="240" w:lineRule="auto"/>
        <w:ind w:right="235" w:firstLine="691"/>
        <w:jc w:val="both"/>
        <w:rPr>
          <w:rStyle w:val="FontStyle69"/>
          <w:rFonts w:ascii="Calibri" w:eastAsia="SimSun" w:hAnsi="Calibri"/>
          <w:b/>
          <w:bCs/>
          <w:sz w:val="24"/>
          <w:lang w:eastAsia="bg-BG"/>
        </w:rPr>
      </w:pPr>
    </w:p>
    <w:p w:rsidR="00AF0629" w:rsidRPr="001D57DF" w:rsidRDefault="00AF0629" w:rsidP="00AE77CD">
      <w:pPr>
        <w:pStyle w:val="Style14"/>
        <w:widowControl/>
        <w:spacing w:line="240" w:lineRule="auto"/>
        <w:ind w:right="235" w:firstLine="691"/>
        <w:jc w:val="both"/>
        <w:rPr>
          <w:rStyle w:val="FontStyle69"/>
          <w:rFonts w:ascii="Calibri" w:eastAsia="SimSun" w:hAnsi="Calibri"/>
          <w:b/>
          <w:bCs/>
          <w:sz w:val="24"/>
          <w:lang w:eastAsia="bg-BG"/>
        </w:rPr>
      </w:pPr>
      <w:r w:rsidRPr="001D57DF">
        <w:rPr>
          <w:rStyle w:val="FontStyle69"/>
          <w:rFonts w:ascii="Times New Roman" w:eastAsia="SimSun" w:hAnsi="Times New Roman" w:cs="Times New Roman"/>
          <w:b/>
          <w:bCs/>
          <w:sz w:val="24"/>
          <w:lang w:val="bg-BG" w:eastAsia="bg-BG"/>
        </w:rPr>
        <w:t>Известно ми е, че за истинността на декларираните обстоятелства нося наказателна отговорност по чл. 313 от Наказателния кодекс на Република България.</w:t>
      </w:r>
    </w:p>
    <w:p w:rsidR="00AF0629" w:rsidRDefault="00AF0629" w:rsidP="00AE77CD">
      <w:pPr>
        <w:ind w:right="235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val="bg-BG"/>
        </w:rPr>
      </w:pPr>
    </w:p>
    <w:p w:rsidR="00AF0629" w:rsidRPr="00AE77CD" w:rsidRDefault="00AF0629" w:rsidP="00AE77CD">
      <w:pPr>
        <w:ind w:right="235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  <w:lang w:val="bg-BG"/>
        </w:rPr>
      </w:pPr>
    </w:p>
    <w:p w:rsidR="00AF0629" w:rsidRDefault="00AF0629" w:rsidP="00AE77CD">
      <w:pPr>
        <w:pStyle w:val="BodyText"/>
        <w:spacing w:line="360" w:lineRule="auto"/>
        <w:rPr>
          <w:rFonts w:ascii="Times New Roman" w:hAnsi="Times New Roman"/>
          <w:b/>
          <w:bCs/>
          <w:lang w:val="bg-BG"/>
        </w:rPr>
      </w:pPr>
      <w:r w:rsidRPr="00AE77CD">
        <w:rPr>
          <w:lang w:eastAsia="bg-BG"/>
        </w:rPr>
        <w:t xml:space="preserve">                              </w:t>
      </w:r>
      <w:r w:rsidRPr="00AE77CD">
        <w:rPr>
          <w:lang w:val="bg-BG" w:eastAsia="bg-BG"/>
        </w:rPr>
        <w:tab/>
      </w:r>
      <w:r w:rsidRPr="00AE77CD">
        <w:rPr>
          <w:lang w:val="bg-BG" w:eastAsia="bg-BG"/>
        </w:rPr>
        <w:tab/>
      </w:r>
      <w:r w:rsidRPr="00AE77CD">
        <w:rPr>
          <w:lang w:val="bg-BG" w:eastAsia="bg-BG"/>
        </w:rPr>
        <w:tab/>
      </w:r>
      <w:r w:rsidRPr="00375620">
        <w:rPr>
          <w:rFonts w:ascii="Times New Roman" w:hAnsi="Times New Roman"/>
          <w:lang w:eastAsia="bg-BG"/>
        </w:rPr>
        <w:t xml:space="preserve">        </w:t>
      </w:r>
      <w:r>
        <w:rPr>
          <w:rFonts w:ascii="Times New Roman" w:hAnsi="Times New Roman"/>
          <w:lang w:eastAsia="bg-BG"/>
        </w:rPr>
        <w:t xml:space="preserve">         </w:t>
      </w:r>
      <w:r w:rsidRPr="00375620">
        <w:rPr>
          <w:rFonts w:ascii="Times New Roman" w:hAnsi="Times New Roman"/>
          <w:b/>
          <w:bCs/>
        </w:rPr>
        <w:t>Подпис и печат</w:t>
      </w:r>
    </w:p>
    <w:p w:rsidR="00AF0629" w:rsidRPr="00020BF8" w:rsidRDefault="00AF0629" w:rsidP="00AE77CD">
      <w:pPr>
        <w:pStyle w:val="BodyText"/>
        <w:spacing w:line="360" w:lineRule="auto"/>
        <w:rPr>
          <w:rFonts w:ascii="Times New Roman" w:hAnsi="Times New Roman"/>
          <w:b/>
          <w:bCs/>
          <w:lang w:val="bg-BG"/>
        </w:rPr>
      </w:pPr>
    </w:p>
    <w:tbl>
      <w:tblPr>
        <w:tblW w:w="0" w:type="auto"/>
        <w:tblInd w:w="-106" w:type="dxa"/>
        <w:tblLook w:val="0000"/>
      </w:tblPr>
      <w:tblGrid>
        <w:gridCol w:w="4261"/>
        <w:gridCol w:w="4261"/>
      </w:tblGrid>
      <w:tr w:rsidR="00AF0629" w:rsidRPr="00375620"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AF0629" w:rsidRPr="00375620"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__________________________</w:t>
            </w:r>
          </w:p>
        </w:tc>
      </w:tr>
      <w:tr w:rsidR="00AF0629" w:rsidRPr="00375620"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                                   Длъжност </w:t>
            </w:r>
          </w:p>
        </w:tc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__________________________</w:t>
            </w:r>
          </w:p>
        </w:tc>
      </w:tr>
      <w:tr w:rsidR="00AF0629" w:rsidRPr="00375620"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AF0629" w:rsidRPr="00375620" w:rsidRDefault="00AF0629" w:rsidP="00B14020">
            <w:pPr>
              <w:tabs>
                <w:tab w:val="left" w:pos="1620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756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AF0629" w:rsidRPr="00375620" w:rsidRDefault="00AF0629" w:rsidP="00B14020">
      <w:pPr>
        <w:tabs>
          <w:tab w:val="left" w:pos="1620"/>
        </w:tabs>
        <w:ind w:firstLine="708"/>
        <w:rPr>
          <w:rFonts w:ascii="Times New Roman" w:hAnsi="Times New Roman" w:cs="Times New Roman"/>
          <w:sz w:val="24"/>
          <w:szCs w:val="24"/>
          <w:lang w:val="bg-BG"/>
        </w:rPr>
      </w:pPr>
    </w:p>
    <w:p w:rsidR="00AF0629" w:rsidRPr="00AE77CD" w:rsidRDefault="00AF0629" w:rsidP="009A5198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AF0629" w:rsidRPr="00AE77CD" w:rsidSect="004D30AB">
      <w:headerReference w:type="default" r:id="rId6"/>
      <w:footerReference w:type="even" r:id="rId7"/>
      <w:footerReference w:type="default" r:id="rId8"/>
      <w:pgSz w:w="12240" w:h="15840"/>
      <w:pgMar w:top="925" w:right="900" w:bottom="899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629" w:rsidRDefault="00AF062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F0629" w:rsidRDefault="00AF062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629" w:rsidRDefault="00AF0629" w:rsidP="006561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0629" w:rsidRDefault="00AF0629" w:rsidP="004D30A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629" w:rsidRDefault="00AF0629" w:rsidP="006561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F0629" w:rsidRDefault="00AF0629" w:rsidP="004D30A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629" w:rsidRDefault="00AF062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F0629" w:rsidRDefault="00AF062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629" w:rsidRPr="00CB2C62" w:rsidRDefault="00AF0629" w:rsidP="00CB2C62">
    <w:pPr>
      <w:jc w:val="center"/>
      <w:rPr>
        <w:rFonts w:ascii="Times New Roman" w:hAnsi="Times New Roman" w:cs="Times New Roman"/>
        <w:sz w:val="24"/>
        <w:szCs w:val="24"/>
      </w:rPr>
    </w:pPr>
    <w:r w:rsidRPr="00CB2C62">
      <w:rPr>
        <w:rFonts w:ascii="Times New Roman" w:hAnsi="Times New Roman" w:cs="Times New Roman"/>
        <w:sz w:val="24"/>
        <w:szCs w:val="24"/>
      </w:rPr>
      <w:t>Открита процедура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</w:r>
  </w:p>
  <w:p w:rsidR="00AF0629" w:rsidRPr="00FA097B" w:rsidRDefault="00AF0629" w:rsidP="00CB2C62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4B77"/>
    <w:rsid w:val="00020BF8"/>
    <w:rsid w:val="00020F84"/>
    <w:rsid w:val="00022616"/>
    <w:rsid w:val="00024A5D"/>
    <w:rsid w:val="00025269"/>
    <w:rsid w:val="00082D32"/>
    <w:rsid w:val="000B7393"/>
    <w:rsid w:val="00104C44"/>
    <w:rsid w:val="00115FEB"/>
    <w:rsid w:val="00140E3C"/>
    <w:rsid w:val="001574E5"/>
    <w:rsid w:val="00191AAF"/>
    <w:rsid w:val="001D5486"/>
    <w:rsid w:val="001D57DF"/>
    <w:rsid w:val="00204B78"/>
    <w:rsid w:val="00223BDD"/>
    <w:rsid w:val="00274EAF"/>
    <w:rsid w:val="00277D8C"/>
    <w:rsid w:val="002A3725"/>
    <w:rsid w:val="002B30C3"/>
    <w:rsid w:val="002B5030"/>
    <w:rsid w:val="002C5EFB"/>
    <w:rsid w:val="002E200E"/>
    <w:rsid w:val="003077C6"/>
    <w:rsid w:val="0030789E"/>
    <w:rsid w:val="00326D27"/>
    <w:rsid w:val="00331857"/>
    <w:rsid w:val="003640AE"/>
    <w:rsid w:val="00365A43"/>
    <w:rsid w:val="00375620"/>
    <w:rsid w:val="0039260B"/>
    <w:rsid w:val="003978B6"/>
    <w:rsid w:val="003A3ED8"/>
    <w:rsid w:val="003E238A"/>
    <w:rsid w:val="003F0789"/>
    <w:rsid w:val="003F0D28"/>
    <w:rsid w:val="003F3555"/>
    <w:rsid w:val="00402E5C"/>
    <w:rsid w:val="004274B3"/>
    <w:rsid w:val="00432DC6"/>
    <w:rsid w:val="004465BF"/>
    <w:rsid w:val="004512D3"/>
    <w:rsid w:val="004B34E5"/>
    <w:rsid w:val="004B379B"/>
    <w:rsid w:val="004D0A32"/>
    <w:rsid w:val="004D1211"/>
    <w:rsid w:val="004D30AB"/>
    <w:rsid w:val="004E3241"/>
    <w:rsid w:val="004E745B"/>
    <w:rsid w:val="004F1A8F"/>
    <w:rsid w:val="00510224"/>
    <w:rsid w:val="0051370D"/>
    <w:rsid w:val="00525117"/>
    <w:rsid w:val="005434FC"/>
    <w:rsid w:val="0056401C"/>
    <w:rsid w:val="00585A27"/>
    <w:rsid w:val="005A7A38"/>
    <w:rsid w:val="005B1729"/>
    <w:rsid w:val="005B3718"/>
    <w:rsid w:val="005B5E73"/>
    <w:rsid w:val="005E77F2"/>
    <w:rsid w:val="005F53C6"/>
    <w:rsid w:val="00616FC6"/>
    <w:rsid w:val="0063092A"/>
    <w:rsid w:val="00640048"/>
    <w:rsid w:val="00642179"/>
    <w:rsid w:val="00647B21"/>
    <w:rsid w:val="00653FD3"/>
    <w:rsid w:val="006561C3"/>
    <w:rsid w:val="006A0B85"/>
    <w:rsid w:val="006B0D5D"/>
    <w:rsid w:val="006B61D4"/>
    <w:rsid w:val="006D7F01"/>
    <w:rsid w:val="007026AA"/>
    <w:rsid w:val="00735457"/>
    <w:rsid w:val="00735780"/>
    <w:rsid w:val="007457FE"/>
    <w:rsid w:val="00757A81"/>
    <w:rsid w:val="00775DF9"/>
    <w:rsid w:val="007950D7"/>
    <w:rsid w:val="007A6461"/>
    <w:rsid w:val="008022D2"/>
    <w:rsid w:val="00817EC3"/>
    <w:rsid w:val="00895FF4"/>
    <w:rsid w:val="008C2ACA"/>
    <w:rsid w:val="008D2A02"/>
    <w:rsid w:val="009127EA"/>
    <w:rsid w:val="00914CF4"/>
    <w:rsid w:val="009348E1"/>
    <w:rsid w:val="009A5198"/>
    <w:rsid w:val="009B794D"/>
    <w:rsid w:val="009C4E85"/>
    <w:rsid w:val="009D7D20"/>
    <w:rsid w:val="00A135AB"/>
    <w:rsid w:val="00A16888"/>
    <w:rsid w:val="00A16A97"/>
    <w:rsid w:val="00A23B71"/>
    <w:rsid w:val="00A2407B"/>
    <w:rsid w:val="00A3740E"/>
    <w:rsid w:val="00A47E5B"/>
    <w:rsid w:val="00A63514"/>
    <w:rsid w:val="00A77E1A"/>
    <w:rsid w:val="00A83BF8"/>
    <w:rsid w:val="00AA22DB"/>
    <w:rsid w:val="00AE152B"/>
    <w:rsid w:val="00AE728C"/>
    <w:rsid w:val="00AE77CD"/>
    <w:rsid w:val="00AF0629"/>
    <w:rsid w:val="00B14020"/>
    <w:rsid w:val="00B20EE7"/>
    <w:rsid w:val="00B2123D"/>
    <w:rsid w:val="00B319F7"/>
    <w:rsid w:val="00B43A0C"/>
    <w:rsid w:val="00B52527"/>
    <w:rsid w:val="00B64CCE"/>
    <w:rsid w:val="00B96649"/>
    <w:rsid w:val="00B96870"/>
    <w:rsid w:val="00BA5954"/>
    <w:rsid w:val="00BC6ECE"/>
    <w:rsid w:val="00BD2497"/>
    <w:rsid w:val="00C20606"/>
    <w:rsid w:val="00C4361E"/>
    <w:rsid w:val="00C4516B"/>
    <w:rsid w:val="00C47EC3"/>
    <w:rsid w:val="00C75450"/>
    <w:rsid w:val="00CB2C62"/>
    <w:rsid w:val="00CE18C1"/>
    <w:rsid w:val="00D12EE9"/>
    <w:rsid w:val="00D601CE"/>
    <w:rsid w:val="00D740F3"/>
    <w:rsid w:val="00DA7F9D"/>
    <w:rsid w:val="00DC52FD"/>
    <w:rsid w:val="00DE0656"/>
    <w:rsid w:val="00E1151C"/>
    <w:rsid w:val="00EB68C5"/>
    <w:rsid w:val="00ED11D4"/>
    <w:rsid w:val="00EF76E3"/>
    <w:rsid w:val="00F03542"/>
    <w:rsid w:val="00F139AC"/>
    <w:rsid w:val="00F20AAC"/>
    <w:rsid w:val="00F37BAA"/>
    <w:rsid w:val="00F63973"/>
    <w:rsid w:val="00F8770B"/>
    <w:rsid w:val="00F93455"/>
    <w:rsid w:val="00FA097B"/>
    <w:rsid w:val="00FA1715"/>
    <w:rsid w:val="00FE5C52"/>
    <w:rsid w:val="00FE5D4A"/>
    <w:rsid w:val="00FE6316"/>
    <w:rsid w:val="00FE7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5F53C6"/>
    <w:pPr>
      <w:spacing w:before="100" w:beforeAutospacing="1" w:after="100" w:afterAutospacing="1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7D8C"/>
    <w:rPr>
      <w:rFonts w:ascii="Cambria" w:hAnsi="Cambria" w:cs="Times New Roman"/>
      <w:b/>
      <w:kern w:val="32"/>
      <w:sz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3F0789"/>
    <w:rPr>
      <w:sz w:val="24"/>
    </w:rPr>
  </w:style>
  <w:style w:type="character" w:customStyle="1" w:styleId="6">
    <w:name w:val="Основной текст (6)_"/>
    <w:link w:val="61"/>
    <w:uiPriority w:val="99"/>
    <w:locked/>
    <w:rsid w:val="004F1A8F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4F1A8F"/>
    <w:pPr>
      <w:widowControl w:val="0"/>
      <w:shd w:val="clear" w:color="auto" w:fill="FFFFFF"/>
      <w:spacing w:after="0" w:line="370" w:lineRule="exact"/>
      <w:ind w:hanging="140"/>
    </w:pPr>
    <w:rPr>
      <w:rFonts w:eastAsia="Calibri" w:cs="Times New Roman"/>
      <w:b/>
      <w:spacing w:val="1"/>
      <w:sz w:val="20"/>
      <w:szCs w:val="20"/>
      <w:lang w:val="bg-BG" w:eastAsia="bg-BG"/>
    </w:rPr>
  </w:style>
  <w:style w:type="paragraph" w:customStyle="1" w:styleId="CharCharCharCharCharChar1CharChar1Char">
    <w:name w:val="Char Char Char Char Char Char1 Знак Знак Char Char1 Char"/>
    <w:basedOn w:val="Normal"/>
    <w:uiPriority w:val="99"/>
    <w:rsid w:val="00AE77C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1"/>
    <w:uiPriority w:val="99"/>
    <w:semiHidden/>
    <w:rsid w:val="00AE77CD"/>
    <w:pPr>
      <w:spacing w:after="120" w:line="240" w:lineRule="auto"/>
    </w:pPr>
    <w:rPr>
      <w:rFonts w:eastAsia="Calibri" w:cs="Times New Roman"/>
      <w:sz w:val="24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7D8C"/>
    <w:rPr>
      <w:rFonts w:eastAsia="Times New Roman" w:cs="Times New Roman"/>
      <w:lang w:val="en-US" w:eastAsia="en-US"/>
    </w:rPr>
  </w:style>
  <w:style w:type="character" w:customStyle="1" w:styleId="BodyTextChar1">
    <w:name w:val="Body Text Char1"/>
    <w:link w:val="BodyText"/>
    <w:uiPriority w:val="99"/>
    <w:semiHidden/>
    <w:locked/>
    <w:rsid w:val="00AE77CD"/>
    <w:rPr>
      <w:sz w:val="24"/>
      <w:lang w:val="en-GB" w:eastAsia="en-US"/>
    </w:rPr>
  </w:style>
  <w:style w:type="character" w:customStyle="1" w:styleId="FontStyle69">
    <w:name w:val="Font Style69"/>
    <w:uiPriority w:val="99"/>
    <w:rsid w:val="00AE77CD"/>
    <w:rPr>
      <w:rFonts w:ascii="Bookman Old Style" w:hAnsi="Bookman Old Style"/>
      <w:color w:val="000000"/>
      <w:sz w:val="20"/>
    </w:rPr>
  </w:style>
  <w:style w:type="paragraph" w:customStyle="1" w:styleId="Style40">
    <w:name w:val="Style40"/>
    <w:basedOn w:val="Normal"/>
    <w:uiPriority w:val="99"/>
    <w:rsid w:val="00AE77CD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ungsuh" w:eastAsia="Gungsuh" w:cs="Gungsuh"/>
      <w:sz w:val="24"/>
      <w:szCs w:val="24"/>
    </w:rPr>
  </w:style>
  <w:style w:type="paragraph" w:customStyle="1" w:styleId="Style55">
    <w:name w:val="Style55"/>
    <w:basedOn w:val="Normal"/>
    <w:uiPriority w:val="99"/>
    <w:rsid w:val="00AE77CD"/>
    <w:pPr>
      <w:widowControl w:val="0"/>
      <w:autoSpaceDE w:val="0"/>
      <w:autoSpaceDN w:val="0"/>
      <w:adjustRightInd w:val="0"/>
      <w:spacing w:after="0" w:line="240" w:lineRule="auto"/>
    </w:pPr>
    <w:rPr>
      <w:rFonts w:ascii="Gungsuh" w:eastAsia="Gungsuh" w:cs="Gungsuh"/>
      <w:sz w:val="24"/>
      <w:szCs w:val="24"/>
    </w:rPr>
  </w:style>
  <w:style w:type="paragraph" w:customStyle="1" w:styleId="Style14">
    <w:name w:val="Style14"/>
    <w:basedOn w:val="Normal"/>
    <w:uiPriority w:val="99"/>
    <w:rsid w:val="00AE77CD"/>
    <w:pPr>
      <w:widowControl w:val="0"/>
      <w:autoSpaceDE w:val="0"/>
      <w:autoSpaceDN w:val="0"/>
      <w:adjustRightInd w:val="0"/>
      <w:spacing w:after="0" w:line="542" w:lineRule="exact"/>
      <w:ind w:firstLine="1709"/>
    </w:pPr>
    <w:rPr>
      <w:rFonts w:eastAsia="Calibri"/>
      <w:sz w:val="24"/>
      <w:szCs w:val="24"/>
    </w:rPr>
  </w:style>
  <w:style w:type="paragraph" w:customStyle="1" w:styleId="Char1">
    <w:name w:val="Char1"/>
    <w:basedOn w:val="Normal"/>
    <w:uiPriority w:val="99"/>
    <w:rsid w:val="00FA097B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4D30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2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336</Words>
  <Characters>1919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86</cp:revision>
  <cp:lastPrinted>2015-04-14T09:13:00Z</cp:lastPrinted>
  <dcterms:created xsi:type="dcterms:W3CDTF">2014-12-24T11:46:00Z</dcterms:created>
  <dcterms:modified xsi:type="dcterms:W3CDTF">2015-11-27T13:32:00Z</dcterms:modified>
</cp:coreProperties>
</file>